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4AA2D0C5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D6F209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102CD9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531C2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05A07259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FED15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A71E76" w14:textId="0F8D4F0D" w:rsidR="00D46B71" w:rsidRPr="00D46B71" w:rsidRDefault="002E5CBD" w:rsidP="00D46B71">
            <w:r>
              <w:t xml:space="preserve"> 56-2026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487AEB" w14:textId="77777777" w:rsidR="00D46B71" w:rsidRPr="00D46B71" w:rsidRDefault="00D46B71" w:rsidP="00D46B71"/>
        </w:tc>
      </w:tr>
      <w:tr w:rsidR="00D46B71" w:rsidRPr="00D46B71" w14:paraId="40DADE30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4F862A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0CDCD832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C105A0F" w14:textId="77777777" w:rsidR="002E5CBD" w:rsidRPr="002E5CBD" w:rsidRDefault="002E5CBD" w:rsidP="002E5CBD">
            <w:r w:rsidRPr="002E5CBD">
              <w:t>Barrierefreier Umbau von Bushaltestellen im Stadtgebiet Lünen, Teil III</w:t>
            </w:r>
          </w:p>
          <w:p w14:paraId="278AA4B1" w14:textId="77777777" w:rsidR="00D46B71" w:rsidRPr="00D46B71" w:rsidRDefault="00D46B71" w:rsidP="00D46B71"/>
        </w:tc>
      </w:tr>
      <w:tr w:rsidR="00D46B71" w:rsidRPr="00D46B71" w14:paraId="3DD287E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5EAAFE" w14:textId="77777777" w:rsidR="00D46B71" w:rsidRPr="00D46B71" w:rsidRDefault="00D46B71" w:rsidP="00D46B71"/>
        </w:tc>
      </w:tr>
      <w:tr w:rsidR="00D46B71" w:rsidRPr="00D46B71" w14:paraId="55184F74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50B544AC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253C2627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ACEE3C" w14:textId="2573E442" w:rsidR="00D46B71" w:rsidRPr="00D46B71" w:rsidRDefault="002E5CBD" w:rsidP="00D46B71">
            <w:r>
              <w:t>Straßenbauarbeiten</w:t>
            </w:r>
          </w:p>
        </w:tc>
      </w:tr>
    </w:tbl>
    <w:p w14:paraId="0F905C0B" w14:textId="77777777" w:rsidR="002748DF" w:rsidRDefault="002748DF" w:rsidP="00046C8E"/>
    <w:p w14:paraId="3027DC7A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441FCE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3C2D7A5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90EA4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79CD37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C27BD7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B15BE2B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01291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C670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858B2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0DFF7B82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1F1B6" w14:textId="77777777" w:rsidR="00D46B71" w:rsidRPr="00D46B71" w:rsidRDefault="00D46B71" w:rsidP="00D46B71"/>
        </w:tc>
      </w:tr>
      <w:tr w:rsidR="00D46B71" w:rsidRPr="00D46B71" w14:paraId="070217C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65F40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ED640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07E5A2C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62CD0" w14:textId="77777777" w:rsidR="00D46B71" w:rsidRPr="00D46B71" w:rsidRDefault="00D46B71" w:rsidP="00D46B71"/>
        </w:tc>
      </w:tr>
      <w:tr w:rsidR="00D46B71" w:rsidRPr="00D46B71" w14:paraId="7DB10A6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8176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875F0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056673D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DC3701D" w14:textId="77777777" w:rsidR="00D46B71" w:rsidRPr="00D46B71" w:rsidRDefault="00D46B71" w:rsidP="00D46B71"/>
        </w:tc>
      </w:tr>
      <w:tr w:rsidR="00D46B71" w:rsidRPr="00D46B71" w14:paraId="6CD8BF7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E8499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95AEBC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60153D83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9E5B836" w14:textId="77777777" w:rsidR="00D46B71" w:rsidRPr="00D46B71" w:rsidRDefault="00D46B71" w:rsidP="00D46B71"/>
        </w:tc>
      </w:tr>
    </w:tbl>
    <w:p w14:paraId="52371060" w14:textId="77777777" w:rsidR="00D46B71" w:rsidRDefault="00D46B71" w:rsidP="00046C8E"/>
    <w:p w14:paraId="257C175B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498C7CA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3F282A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5600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B1EFF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B4FC77F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A53B22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DA8C0C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23B9C9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6F793D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8C076F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C05FCF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2CC6B985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EC7EDB8" w14:textId="77777777" w:rsidR="00D46B71" w:rsidRPr="00D46B71" w:rsidRDefault="00D46B71" w:rsidP="00D46B71"/>
        </w:tc>
      </w:tr>
    </w:tbl>
    <w:p w14:paraId="52EFA3CD" w14:textId="77777777" w:rsidR="00D46B71" w:rsidRDefault="00D46B71" w:rsidP="00046C8E"/>
    <w:p w14:paraId="4E6BE39C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1C07C658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4620A15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0DC4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794B01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DA239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1B788E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4914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4191EB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0C9E1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690574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F85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C9415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2378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F92DF2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C4D6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7C973B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7E0D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469B4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A1F7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FBF0A32" w14:textId="77777777" w:rsidR="00D46B71" w:rsidRDefault="00D46B71" w:rsidP="00046C8E"/>
    <w:p w14:paraId="4EF6E420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47A859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9A7E2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1E7B3C1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0E7D57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8F62FA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578EA3D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1630FD6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7075062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3C4EA0B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42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5EAA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5448F5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E048C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F7C3D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A067B3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F77BB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F6BCFC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0FFE1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E943D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81011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B880FD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DD546B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FF8142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5B222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5DCF7A92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B9E16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AD974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355F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3D62E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AC2D87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27FF4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99607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96EA7A0" wp14:editId="55219A76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98A96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6D4210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8C50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0F945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5FB44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88419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892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E2BCBE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7920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CEB9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37B176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CED2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C9266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7600B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AED6D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471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4B2C6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B0F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0AB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315E63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E193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589F3C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85AC8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00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FC1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627D3E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F3A7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D3D1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ECDEE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DDFB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C54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FC2D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876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C8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48AC15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8792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D27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2CA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42C05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7D33B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DA24F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6CBD3D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81BCDF9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A27DF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6A6C0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638FF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239CE3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4D42A9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71C92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A3FAE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B3DCCC9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B9C817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052F8BF2" wp14:editId="0C1865AF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1CBFC6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D629FA5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E5F7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98C418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6B9345F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1254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30B08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1BFD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59011B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01A8D8" wp14:editId="1DB717C6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CB1FE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40FC71E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A8D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33AD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85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AE3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085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DAC497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AA774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17CE57" wp14:editId="7053970D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446732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E6F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58E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6FE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D50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1C81C5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A836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F59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6C5E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7E91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D4F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F5CDF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4B1A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50A2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675CA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ADFD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92A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A0158B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C38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B0A4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D6136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3D0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5690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16365E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B52ED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D19C3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1F6C54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8A93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91084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1EA1C4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B5E4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5CC50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20055D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56F07BC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D4CB8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34AAD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94BA0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FB03BB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1E0B6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2CA65E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32C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39C3BF5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FE5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C555D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3BDA0C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C2B4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C90DB7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0C3F6515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71580C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EFB8F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4E1AD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DECB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FF6DC5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22DC1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061F0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62FB43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9614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5FCF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8598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E27C1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9563F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21648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A012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AC2AC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F147A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47D1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A868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74FB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A108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B9A8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79C5F9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490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DA52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D6C2B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1F964C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A20EE9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C0543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2BA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C93E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6DE4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E6034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8F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599B63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524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C2B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7B708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EA403E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F0A33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24E2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CC12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39C0BE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86D725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3593D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4CB4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6995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C565E54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59F1454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750E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8D3EA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691D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5F6038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DC1B35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7FA9CD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45FAFD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5EA56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14966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06FE17D8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10C95E6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ADF63A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CE572B6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1D6B772" wp14:editId="354875A5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5DAEC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D5FDA1" wp14:editId="276FD64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0D940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5B90" w14:textId="77777777" w:rsidR="007D6F38" w:rsidRDefault="007D6F38">
      <w:r>
        <w:separator/>
      </w:r>
    </w:p>
    <w:p w14:paraId="14A87B48" w14:textId="77777777" w:rsidR="007D6F38" w:rsidRDefault="007D6F38"/>
    <w:p w14:paraId="1E8E3613" w14:textId="77777777" w:rsidR="007D6F38" w:rsidRDefault="007D6F38"/>
    <w:p w14:paraId="50BD443A" w14:textId="77777777" w:rsidR="007D6F38" w:rsidRDefault="007D6F38"/>
    <w:p w14:paraId="07EF504C" w14:textId="77777777" w:rsidR="007D6F38" w:rsidRDefault="007D6F38"/>
    <w:p w14:paraId="02E82451" w14:textId="77777777" w:rsidR="007D6F38" w:rsidRDefault="007D6F38"/>
  </w:endnote>
  <w:endnote w:type="continuationSeparator" w:id="0">
    <w:p w14:paraId="2A332D32" w14:textId="77777777" w:rsidR="007D6F38" w:rsidRDefault="007D6F38">
      <w:r>
        <w:continuationSeparator/>
      </w:r>
    </w:p>
    <w:p w14:paraId="0859AE89" w14:textId="77777777" w:rsidR="007D6F38" w:rsidRDefault="007D6F38"/>
    <w:p w14:paraId="7389694D" w14:textId="77777777" w:rsidR="007D6F38" w:rsidRDefault="007D6F38"/>
    <w:p w14:paraId="79999D44" w14:textId="77777777" w:rsidR="007D6F38" w:rsidRDefault="007D6F38"/>
    <w:p w14:paraId="153321EE" w14:textId="77777777" w:rsidR="007D6F38" w:rsidRDefault="007D6F38"/>
    <w:p w14:paraId="65A97469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2A44084B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4B18A8A0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C09CD8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54F1382" wp14:editId="55AC43C8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F1D9D5C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E2AC7E8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EFEE623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B5B2" w14:textId="77777777" w:rsidR="007D6F38" w:rsidRDefault="007D6F38">
      <w:r>
        <w:separator/>
      </w:r>
    </w:p>
    <w:p w14:paraId="335314DA" w14:textId="77777777" w:rsidR="007D6F38" w:rsidRDefault="007D6F38"/>
    <w:p w14:paraId="1553C8F6" w14:textId="77777777" w:rsidR="007D6F38" w:rsidRDefault="007D6F38"/>
    <w:p w14:paraId="4A515012" w14:textId="77777777" w:rsidR="007D6F38" w:rsidRDefault="007D6F38"/>
  </w:footnote>
  <w:footnote w:type="continuationSeparator" w:id="0">
    <w:p w14:paraId="50FDE093" w14:textId="77777777" w:rsidR="007D6F38" w:rsidRDefault="007D6F38">
      <w:r>
        <w:continuationSeparator/>
      </w:r>
    </w:p>
    <w:p w14:paraId="369D36AD" w14:textId="77777777" w:rsidR="007D6F38" w:rsidRDefault="007D6F38"/>
    <w:p w14:paraId="48476B6E" w14:textId="77777777" w:rsidR="007D6F38" w:rsidRDefault="007D6F38"/>
    <w:p w14:paraId="76F139F8" w14:textId="77777777" w:rsidR="007D6F38" w:rsidRDefault="007D6F38"/>
    <w:p w14:paraId="1F49C539" w14:textId="77777777" w:rsidR="007D6F38" w:rsidRDefault="007D6F38"/>
    <w:p w14:paraId="6C1FE55C" w14:textId="77777777" w:rsidR="007D6F38" w:rsidRDefault="007D6F38"/>
  </w:footnote>
  <w:footnote w:id="1">
    <w:p w14:paraId="4CB13C87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C623" w14:textId="77777777" w:rsidR="007D6F38" w:rsidRDefault="007D6F38"/>
  <w:p w14:paraId="36B2073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4162" w14:textId="77777777" w:rsidR="007D6F38" w:rsidRDefault="007D6F38" w:rsidP="00046C8E">
    <w:pPr>
      <w:pStyle w:val="Kopfzeile"/>
    </w:pPr>
    <w:r>
      <w:t>222</w:t>
    </w:r>
  </w:p>
  <w:p w14:paraId="297F1E33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E5CBD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B72D696"/>
  <w15:docId w15:val="{8CF9CB3E-19E6-481A-B329-28ED51E4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Zunic.86, Milena</cp:lastModifiedBy>
  <cp:revision>5</cp:revision>
  <cp:lastPrinted>2010-03-03T17:05:00Z</cp:lastPrinted>
  <dcterms:created xsi:type="dcterms:W3CDTF">2016-10-19T11:49:00Z</dcterms:created>
  <dcterms:modified xsi:type="dcterms:W3CDTF">2026-07-17T05:56:00Z</dcterms:modified>
</cp:coreProperties>
</file>